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92F768" w14:textId="77777777" w:rsidR="006D08A3" w:rsidRDefault="006D08A3" w:rsidP="006D08A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SWIFT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fl.1483)</w:t>
      </w:r>
    </w:p>
    <w:p w14:paraId="712A00E2" w14:textId="77777777" w:rsidR="006D08A3" w:rsidRDefault="006D08A3" w:rsidP="006D08A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Abbot of the Monastery of the Blessed Mary and </w:t>
      </w:r>
      <w:proofErr w:type="spellStart"/>
      <w:proofErr w:type="gramStart"/>
      <w:r>
        <w:rPr>
          <w:rFonts w:ascii="Times New Roman" w:hAnsi="Times New Roman" w:cs="Times New Roman"/>
        </w:rPr>
        <w:t>St.Martial</w:t>
      </w:r>
      <w:proofErr w:type="spellEnd"/>
      <w:proofErr w:type="gramEnd"/>
      <w:r>
        <w:rPr>
          <w:rFonts w:ascii="Times New Roman" w:hAnsi="Times New Roman" w:cs="Times New Roman"/>
        </w:rPr>
        <w:t>, Newhouse, Lincolnshire.</w:t>
      </w:r>
    </w:p>
    <w:p w14:paraId="7370CF77" w14:textId="77777777" w:rsidR="006D08A3" w:rsidRDefault="006D08A3" w:rsidP="006D08A3">
      <w:pPr>
        <w:rPr>
          <w:rFonts w:ascii="Times New Roman" w:hAnsi="Times New Roman" w:cs="Times New Roman"/>
        </w:rPr>
      </w:pPr>
    </w:p>
    <w:p w14:paraId="49D401B0" w14:textId="77777777" w:rsidR="006D08A3" w:rsidRDefault="006D08A3" w:rsidP="006D08A3">
      <w:pPr>
        <w:rPr>
          <w:rFonts w:ascii="Times New Roman" w:hAnsi="Times New Roman" w:cs="Times New Roman"/>
        </w:rPr>
      </w:pPr>
    </w:p>
    <w:p w14:paraId="6551A7B5" w14:textId="77777777" w:rsidR="006D08A3" w:rsidRDefault="006D08A3" w:rsidP="006D08A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1483</w:t>
      </w:r>
      <w:r>
        <w:rPr>
          <w:rFonts w:ascii="Times New Roman" w:hAnsi="Times New Roman" w:cs="Times New Roman"/>
        </w:rPr>
        <w:tab/>
        <w:t xml:space="preserve">John </w:t>
      </w:r>
      <w:proofErr w:type="spellStart"/>
      <w:r>
        <w:rPr>
          <w:rFonts w:ascii="Times New Roman" w:hAnsi="Times New Roman" w:cs="Times New Roman"/>
        </w:rPr>
        <w:t>Ayschogh</w:t>
      </w:r>
      <w:proofErr w:type="spellEnd"/>
      <w:r>
        <w:rPr>
          <w:rFonts w:ascii="Times New Roman" w:hAnsi="Times New Roman" w:cs="Times New Roman"/>
        </w:rPr>
        <w:t>, esquire(q.v.), brought a plaint of debt against him.</w:t>
      </w:r>
    </w:p>
    <w:p w14:paraId="089BC4BE" w14:textId="0BBE9645" w:rsidR="006D08A3" w:rsidRDefault="006D08A3" w:rsidP="006D08A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proofErr w:type="gramStart"/>
      <w:r>
        <w:rPr>
          <w:rFonts w:ascii="Times New Roman" w:hAnsi="Times New Roman" w:cs="Times New Roman"/>
        </w:rPr>
        <w:t>http://aalt.law.uh.edu/Indices/CP40Indices/CP40no758/CP40no758Pl.htm )</w:t>
      </w:r>
      <w:proofErr w:type="gramEnd"/>
    </w:p>
    <w:p w14:paraId="3632C499" w14:textId="77777777" w:rsidR="00B136EB" w:rsidRDefault="00B136EB" w:rsidP="00B136EB">
      <w:pPr>
        <w:pStyle w:val="NoSpacing"/>
      </w:pPr>
      <w:r>
        <w:tab/>
        <w:t>1483</w:t>
      </w:r>
      <w:r>
        <w:tab/>
        <w:t xml:space="preserve">Thomas </w:t>
      </w:r>
      <w:proofErr w:type="spellStart"/>
      <w:r>
        <w:t>Wildecote</w:t>
      </w:r>
      <w:proofErr w:type="spellEnd"/>
      <w:r>
        <w:t>(q.v.) brought a plaint of debt against him.</w:t>
      </w:r>
    </w:p>
    <w:p w14:paraId="29978E17" w14:textId="54ACFCEB" w:rsidR="00B136EB" w:rsidRDefault="00B136EB" w:rsidP="00B136EB">
      <w:pPr>
        <w:rPr>
          <w:rFonts w:ascii="Times New Roman" w:hAnsi="Times New Roman" w:cs="Times New Roman"/>
        </w:rPr>
      </w:pPr>
      <w:r>
        <w:tab/>
      </w:r>
      <w:r>
        <w:tab/>
      </w:r>
      <w:r w:rsidRPr="00E24F37">
        <w:rPr>
          <w:sz w:val="22"/>
          <w:szCs w:val="22"/>
        </w:rPr>
        <w:t>(</w:t>
      </w:r>
      <w:hyperlink r:id="rId6" w:history="1">
        <w:r w:rsidRPr="00E24F37">
          <w:rPr>
            <w:rStyle w:val="Hyperlink"/>
            <w:sz w:val="22"/>
            <w:szCs w:val="22"/>
          </w:rPr>
          <w:t>http://aalt.law.uh.edu/Indices/CP40Indices/CP40no885A/CP40no885APl.htm</w:t>
        </w:r>
      </w:hyperlink>
      <w:r w:rsidRPr="00E24F37">
        <w:rPr>
          <w:sz w:val="22"/>
          <w:szCs w:val="22"/>
        </w:rPr>
        <w:t>)</w:t>
      </w:r>
    </w:p>
    <w:p w14:paraId="5AD75569" w14:textId="77777777" w:rsidR="006D08A3" w:rsidRDefault="006D08A3" w:rsidP="006D08A3">
      <w:pPr>
        <w:rPr>
          <w:rFonts w:ascii="Times New Roman" w:hAnsi="Times New Roman" w:cs="Times New Roman"/>
        </w:rPr>
      </w:pPr>
    </w:p>
    <w:p w14:paraId="11F47351" w14:textId="77777777" w:rsidR="006D08A3" w:rsidRDefault="006D08A3" w:rsidP="006D08A3">
      <w:pPr>
        <w:rPr>
          <w:rFonts w:ascii="Times New Roman" w:hAnsi="Times New Roman" w:cs="Times New Roman"/>
        </w:rPr>
      </w:pPr>
    </w:p>
    <w:p w14:paraId="69F8998E" w14:textId="0B6FAD53" w:rsidR="006D08A3" w:rsidRDefault="006D08A3" w:rsidP="006D08A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15 January 2017</w:t>
      </w:r>
    </w:p>
    <w:p w14:paraId="5658F67C" w14:textId="5DD4C861" w:rsidR="00B136EB" w:rsidRDefault="00B136EB" w:rsidP="006D08A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14 May 2019</w:t>
      </w:r>
      <w:bookmarkStart w:id="0" w:name="_GoBack"/>
      <w:bookmarkEnd w:id="0"/>
    </w:p>
    <w:p w14:paraId="0127C018" w14:textId="77777777" w:rsidR="006B2F86" w:rsidRPr="00E71FC3" w:rsidRDefault="00B136EB" w:rsidP="00E71FC3">
      <w:pPr>
        <w:pStyle w:val="NoSpacing"/>
      </w:pPr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114E03" w14:textId="77777777" w:rsidR="006D08A3" w:rsidRDefault="006D08A3" w:rsidP="00E71FC3">
      <w:r>
        <w:separator/>
      </w:r>
    </w:p>
  </w:endnote>
  <w:endnote w:type="continuationSeparator" w:id="0">
    <w:p w14:paraId="2EA57941" w14:textId="77777777" w:rsidR="006D08A3" w:rsidRDefault="006D08A3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7FC103" w14:textId="77777777"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011496" w14:textId="77777777" w:rsidR="006D08A3" w:rsidRDefault="006D08A3" w:rsidP="00E71FC3">
      <w:r>
        <w:separator/>
      </w:r>
    </w:p>
  </w:footnote>
  <w:footnote w:type="continuationSeparator" w:id="0">
    <w:p w14:paraId="03C4696E" w14:textId="77777777" w:rsidR="006D08A3" w:rsidRDefault="006D08A3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08A3"/>
    <w:rsid w:val="001A7C09"/>
    <w:rsid w:val="006D08A3"/>
    <w:rsid w:val="00733BE7"/>
    <w:rsid w:val="00AB52E8"/>
    <w:rsid w:val="00B136EB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AF69D7"/>
  <w15:chartTrackingRefBased/>
  <w15:docId w15:val="{BCAFA63B-1CB6-45E4-A1DA-143AAE571A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D08A3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B136E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17/CP40no717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77</Words>
  <Characters>441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2017-01-18T21:21:00Z</dcterms:created>
  <dcterms:modified xsi:type="dcterms:W3CDTF">2019-05-14T21:13:00Z</dcterms:modified>
</cp:coreProperties>
</file>